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FC499" w14:textId="65ED99FA" w:rsidR="00C461B2" w:rsidRPr="00655B35" w:rsidRDefault="00C461B2" w:rsidP="00C461B2">
      <w:pPr>
        <w:pStyle w:val="Naslovobrazca"/>
        <w:pageBreakBefore/>
      </w:pPr>
      <w:bookmarkStart w:id="0" w:name="_Toc208931398"/>
      <w:bookmarkStart w:id="1" w:name="_Toc532538617"/>
      <w:bookmarkStart w:id="2" w:name="_Toc141070467"/>
      <w:bookmarkStart w:id="3" w:name="_Toc141192676"/>
      <w:bookmarkStart w:id="4" w:name="_Toc145000251"/>
      <w:r w:rsidRPr="00655B35">
        <w:t>ZAHTEVA PO 94. ČLENU ZJN-3</w:t>
      </w:r>
      <w:bookmarkEnd w:id="0"/>
    </w:p>
    <w:p w14:paraId="0905D5F6" w14:textId="77777777" w:rsidR="00C461B2" w:rsidRDefault="00C461B2" w:rsidP="00C461B2">
      <w:pPr>
        <w:pStyle w:val="Brezrazmikov"/>
        <w:jc w:val="center"/>
      </w:pPr>
      <w:r>
        <w:t>v postopku oddaje javnega naročila</w:t>
      </w:r>
    </w:p>
    <w:p w14:paraId="08AEDF54" w14:textId="34951359" w:rsidR="00C461B2" w:rsidRDefault="00C461B2" w:rsidP="00C461B2">
      <w:pPr>
        <w:pStyle w:val="Brezrazmikov"/>
        <w:jc w:val="center"/>
        <w:rPr>
          <w:b/>
          <w:bCs/>
        </w:rPr>
      </w:pPr>
      <w:r w:rsidRPr="00C461B2">
        <w:rPr>
          <w:b/>
          <w:bCs/>
        </w:rPr>
        <w:t>IZVAJANJE DEL V ZIMSKI SLUŽBI</w:t>
      </w:r>
      <w:r w:rsidR="00D07015">
        <w:rPr>
          <w:b/>
          <w:bCs/>
        </w:rPr>
        <w:t xml:space="preserve"> – SEZONA 2025/2026</w:t>
      </w:r>
    </w:p>
    <w:p w14:paraId="76D51E21" w14:textId="77777777" w:rsidR="00C461B2" w:rsidRDefault="00C461B2" w:rsidP="00C461B2">
      <w:pPr>
        <w:pStyle w:val="Brezrazmikov"/>
        <w:jc w:val="center"/>
      </w:pPr>
    </w:p>
    <w:p w14:paraId="37BA615F" w14:textId="77777777" w:rsidR="00C461B2" w:rsidRDefault="00C461B2" w:rsidP="00C461B2">
      <w:pPr>
        <w:pStyle w:val="Brezrazmikov"/>
        <w:rPr>
          <w:b/>
        </w:rPr>
      </w:pPr>
      <w:r>
        <w:rPr>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461B2" w:rsidRPr="003A6847" w14:paraId="576663B6" w14:textId="77777777" w:rsidTr="00451C06">
        <w:trPr>
          <w:trHeight w:val="397"/>
        </w:trPr>
        <w:tc>
          <w:tcPr>
            <w:tcW w:w="2862" w:type="dxa"/>
            <w:tcBorders>
              <w:bottom w:val="single" w:sz="12" w:space="0" w:color="97A7CF"/>
            </w:tcBorders>
          </w:tcPr>
          <w:p w14:paraId="04365AC6" w14:textId="77777777" w:rsidR="00C461B2" w:rsidRPr="00FD4A96" w:rsidRDefault="00C461B2" w:rsidP="00451C06">
            <w:pPr>
              <w:pStyle w:val="Brezrazmikov"/>
              <w:rPr>
                <w:b/>
                <w:bCs/>
              </w:rPr>
            </w:pPr>
            <w:r w:rsidRPr="00FD4A96">
              <w:rPr>
                <w:b/>
                <w:bCs/>
              </w:rPr>
              <w:t>Naziv:</w:t>
            </w:r>
          </w:p>
        </w:tc>
        <w:sdt>
          <w:sdtPr>
            <w:rPr>
              <w:b/>
              <w:bCs/>
            </w:rPr>
            <w:id w:val="-1332204470"/>
            <w:placeholder>
              <w:docPart w:val="A52E19515E4F4952ACE22CC656B1911E"/>
            </w:placeholder>
            <w:showingPlcHdr/>
          </w:sdtPr>
          <w:sdtContent>
            <w:tc>
              <w:tcPr>
                <w:tcW w:w="6318" w:type="dxa"/>
                <w:tcBorders>
                  <w:bottom w:val="single" w:sz="12" w:space="0" w:color="97A7CF"/>
                </w:tcBorders>
              </w:tcPr>
              <w:p w14:paraId="34450891" w14:textId="77777777" w:rsidR="00C461B2" w:rsidRPr="00FD4A96" w:rsidRDefault="00C461B2" w:rsidP="00451C06">
                <w:pPr>
                  <w:pStyle w:val="Brezrazmikov"/>
                  <w:rPr>
                    <w:b/>
                    <w:bCs/>
                  </w:rPr>
                </w:pPr>
                <w:r w:rsidRPr="00B62BC1">
                  <w:rPr>
                    <w:rStyle w:val="Besedilooznabemesta"/>
                  </w:rPr>
                  <w:t>Vpišite naziv podizvajalca</w:t>
                </w:r>
                <w:r w:rsidRPr="002814B1">
                  <w:rPr>
                    <w:rStyle w:val="Besedilooznabemesta"/>
                  </w:rPr>
                  <w:t>.</w:t>
                </w:r>
              </w:p>
            </w:tc>
          </w:sdtContent>
        </w:sdt>
      </w:tr>
      <w:tr w:rsidR="00C461B2" w:rsidRPr="003A6847" w14:paraId="29951710" w14:textId="77777777" w:rsidTr="00451C06">
        <w:trPr>
          <w:trHeight w:val="397"/>
        </w:trPr>
        <w:tc>
          <w:tcPr>
            <w:tcW w:w="2862" w:type="dxa"/>
          </w:tcPr>
          <w:p w14:paraId="0E0C306F" w14:textId="77777777" w:rsidR="00C461B2" w:rsidRPr="00FD4A96" w:rsidRDefault="00C461B2" w:rsidP="00451C06">
            <w:pPr>
              <w:pStyle w:val="Brezrazmikov"/>
              <w:rPr>
                <w:b/>
                <w:bCs/>
              </w:rPr>
            </w:pPr>
            <w:r w:rsidRPr="00FD4A96">
              <w:rPr>
                <w:b/>
                <w:bCs/>
              </w:rPr>
              <w:t>Naslov:</w:t>
            </w:r>
          </w:p>
        </w:tc>
        <w:sdt>
          <w:sdtPr>
            <w:id w:val="-1108819122"/>
            <w:placeholder>
              <w:docPart w:val="75E320F17C5B40B584A47CEFB59DFE33"/>
            </w:placeholder>
            <w:showingPlcHdr/>
            <w:text/>
          </w:sdtPr>
          <w:sdtContent>
            <w:tc>
              <w:tcPr>
                <w:tcW w:w="6318" w:type="dxa"/>
              </w:tcPr>
              <w:p w14:paraId="04AADAB5" w14:textId="77777777" w:rsidR="00C461B2" w:rsidRPr="003A6847" w:rsidRDefault="00C461B2" w:rsidP="00451C06">
                <w:pPr>
                  <w:pStyle w:val="Brezrazmikov"/>
                </w:pPr>
                <w:r w:rsidRPr="00B62BC1">
                  <w:rPr>
                    <w:rStyle w:val="Besedilooznabemesta"/>
                  </w:rPr>
                  <w:t>Vpišite naslov podizvajalca</w:t>
                </w:r>
                <w:r w:rsidRPr="002814B1">
                  <w:rPr>
                    <w:rStyle w:val="Besedilooznabemesta"/>
                  </w:rPr>
                  <w:t>.</w:t>
                </w:r>
              </w:p>
            </w:tc>
          </w:sdtContent>
        </w:sdt>
      </w:tr>
      <w:tr w:rsidR="00C461B2" w:rsidRPr="003A6847" w14:paraId="36BFFE03" w14:textId="77777777" w:rsidTr="00451C06">
        <w:trPr>
          <w:trHeight w:val="397"/>
        </w:trPr>
        <w:tc>
          <w:tcPr>
            <w:tcW w:w="2862" w:type="dxa"/>
          </w:tcPr>
          <w:p w14:paraId="57A29B53" w14:textId="77777777" w:rsidR="00C461B2" w:rsidRPr="00FD4A96" w:rsidRDefault="00C461B2" w:rsidP="00451C06">
            <w:pPr>
              <w:pStyle w:val="Brezrazmikov"/>
              <w:rPr>
                <w:b/>
                <w:bCs/>
              </w:rPr>
            </w:pPr>
            <w:r w:rsidRPr="00FD4A96">
              <w:rPr>
                <w:b/>
                <w:bCs/>
              </w:rPr>
              <w:t>Odgovorna oseba:</w:t>
            </w:r>
          </w:p>
        </w:tc>
        <w:sdt>
          <w:sdtPr>
            <w:id w:val="-2040661674"/>
            <w:placeholder>
              <w:docPart w:val="2A05E8C2899C4FEEB33715F1BD64903C"/>
            </w:placeholder>
            <w:showingPlcHdr/>
            <w:text/>
          </w:sdtPr>
          <w:sdtContent>
            <w:tc>
              <w:tcPr>
                <w:tcW w:w="6318" w:type="dxa"/>
              </w:tcPr>
              <w:p w14:paraId="142DA92E" w14:textId="77777777" w:rsidR="00C461B2" w:rsidRPr="003A6847" w:rsidRDefault="00C461B2" w:rsidP="00451C06">
                <w:pPr>
                  <w:pStyle w:val="Brezrazmikov"/>
                </w:pPr>
                <w:r w:rsidRPr="001131BD">
                  <w:rPr>
                    <w:rStyle w:val="Besedilooznabemesta"/>
                  </w:rPr>
                  <w:t>Vpišite</w:t>
                </w:r>
                <w:r>
                  <w:rPr>
                    <w:rStyle w:val="Besedilooznabemesta"/>
                  </w:rPr>
                  <w:t xml:space="preserve"> zakonitega zastopnika podizvajalca</w:t>
                </w:r>
              </w:p>
            </w:tc>
          </w:sdtContent>
        </w:sdt>
      </w:tr>
    </w:tbl>
    <w:p w14:paraId="7E808AAF" w14:textId="77777777" w:rsidR="00C461B2" w:rsidRPr="003A6847" w:rsidRDefault="00C461B2" w:rsidP="00C461B2">
      <w:pPr>
        <w:pStyle w:val="Brezrazmikov"/>
        <w:rPr>
          <w:b/>
        </w:rPr>
      </w:pPr>
    </w:p>
    <w:p w14:paraId="2455545C" w14:textId="77777777" w:rsidR="00C461B2" w:rsidRDefault="00C461B2" w:rsidP="00C461B2">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C461B2" w:rsidRPr="003A6847" w14:paraId="6E0D7A8F" w14:textId="77777777" w:rsidTr="00451C06">
        <w:trPr>
          <w:trHeight w:val="397"/>
        </w:trPr>
        <w:tc>
          <w:tcPr>
            <w:tcW w:w="2862" w:type="dxa"/>
            <w:tcBorders>
              <w:bottom w:val="single" w:sz="12" w:space="0" w:color="97A7CF"/>
            </w:tcBorders>
          </w:tcPr>
          <w:p w14:paraId="78921FC4" w14:textId="77777777" w:rsidR="00C461B2" w:rsidRPr="00FD4A96" w:rsidRDefault="00C461B2" w:rsidP="00451C06">
            <w:pPr>
              <w:pStyle w:val="Brezrazmikov"/>
              <w:rPr>
                <w:b/>
                <w:bCs/>
              </w:rPr>
            </w:pPr>
            <w:r w:rsidRPr="00FD4A96">
              <w:rPr>
                <w:b/>
                <w:bCs/>
              </w:rPr>
              <w:t>Naziv:</w:t>
            </w:r>
          </w:p>
        </w:tc>
        <w:sdt>
          <w:sdtPr>
            <w:rPr>
              <w:b/>
              <w:bCs/>
            </w:rPr>
            <w:id w:val="-1830441511"/>
            <w:placeholder>
              <w:docPart w:val="85BAEEF1939B4837BEC58258BBC73B9B"/>
            </w:placeholder>
            <w:showingPlcHdr/>
          </w:sdtPr>
          <w:sdtContent>
            <w:tc>
              <w:tcPr>
                <w:tcW w:w="6318" w:type="dxa"/>
                <w:tcBorders>
                  <w:bottom w:val="single" w:sz="12" w:space="0" w:color="97A7CF"/>
                </w:tcBorders>
              </w:tcPr>
              <w:p w14:paraId="18D993F2" w14:textId="77777777" w:rsidR="00C461B2" w:rsidRPr="00FD4A96" w:rsidRDefault="00C461B2" w:rsidP="00451C06">
                <w:pPr>
                  <w:pStyle w:val="Brezrazmikov"/>
                  <w:rPr>
                    <w:b/>
                    <w:bCs/>
                  </w:rPr>
                </w:pPr>
                <w:r w:rsidRPr="00B62BC1">
                  <w:rPr>
                    <w:rStyle w:val="Besedilooznabemesta"/>
                  </w:rPr>
                  <w:t>Vpišite naziv ponudnika</w:t>
                </w:r>
                <w:r w:rsidRPr="002814B1">
                  <w:rPr>
                    <w:rStyle w:val="Besedilooznabemesta"/>
                  </w:rPr>
                  <w:t>.</w:t>
                </w:r>
              </w:p>
            </w:tc>
          </w:sdtContent>
        </w:sdt>
      </w:tr>
      <w:tr w:rsidR="00C461B2" w:rsidRPr="003A6847" w14:paraId="42B5BF89" w14:textId="77777777" w:rsidTr="00451C06">
        <w:trPr>
          <w:trHeight w:val="397"/>
        </w:trPr>
        <w:tc>
          <w:tcPr>
            <w:tcW w:w="2862" w:type="dxa"/>
          </w:tcPr>
          <w:p w14:paraId="1623C360" w14:textId="77777777" w:rsidR="00C461B2" w:rsidRPr="00FD4A96" w:rsidRDefault="00C461B2" w:rsidP="00451C06">
            <w:pPr>
              <w:pStyle w:val="Brezrazmikov"/>
              <w:rPr>
                <w:b/>
                <w:bCs/>
              </w:rPr>
            </w:pPr>
            <w:r w:rsidRPr="00FD4A96">
              <w:rPr>
                <w:b/>
                <w:bCs/>
              </w:rPr>
              <w:t>Naslov:</w:t>
            </w:r>
          </w:p>
        </w:tc>
        <w:sdt>
          <w:sdtPr>
            <w:id w:val="-1974818798"/>
            <w:placeholder>
              <w:docPart w:val="2073898FE92E426883B497CB28522DCD"/>
            </w:placeholder>
            <w:showingPlcHdr/>
            <w:text/>
          </w:sdtPr>
          <w:sdtContent>
            <w:tc>
              <w:tcPr>
                <w:tcW w:w="6318" w:type="dxa"/>
              </w:tcPr>
              <w:p w14:paraId="750B046D" w14:textId="77777777" w:rsidR="00C461B2" w:rsidRPr="003A6847" w:rsidRDefault="00C461B2" w:rsidP="00451C06">
                <w:pPr>
                  <w:pStyle w:val="Brezrazmikov"/>
                </w:pPr>
                <w:r w:rsidRPr="00882F7C">
                  <w:rPr>
                    <w:rStyle w:val="Besedilooznabemesta"/>
                  </w:rPr>
                  <w:t>Vpišite naslov ponudnika</w:t>
                </w:r>
                <w:r w:rsidRPr="002814B1">
                  <w:rPr>
                    <w:rStyle w:val="Besedilooznabemesta"/>
                  </w:rPr>
                  <w:t>.</w:t>
                </w:r>
              </w:p>
            </w:tc>
          </w:sdtContent>
        </w:sdt>
      </w:tr>
      <w:tr w:rsidR="00C461B2" w:rsidRPr="003A6847" w14:paraId="320F3C9C" w14:textId="77777777" w:rsidTr="00451C06">
        <w:trPr>
          <w:trHeight w:val="397"/>
        </w:trPr>
        <w:tc>
          <w:tcPr>
            <w:tcW w:w="2862" w:type="dxa"/>
          </w:tcPr>
          <w:p w14:paraId="5181C103" w14:textId="77777777" w:rsidR="00C461B2" w:rsidRPr="00FD4A96" w:rsidRDefault="00C461B2" w:rsidP="00451C06">
            <w:pPr>
              <w:pStyle w:val="Brezrazmikov"/>
              <w:rPr>
                <w:b/>
                <w:bCs/>
              </w:rPr>
            </w:pPr>
            <w:r w:rsidRPr="00FD4A96">
              <w:rPr>
                <w:b/>
                <w:bCs/>
              </w:rPr>
              <w:t>Odgovorna oseba:</w:t>
            </w:r>
          </w:p>
        </w:tc>
        <w:sdt>
          <w:sdtPr>
            <w:id w:val="999224745"/>
            <w:placeholder>
              <w:docPart w:val="B62FAC4AC05F45A9A2138F343398DC38"/>
            </w:placeholder>
            <w:showingPlcHdr/>
            <w:text/>
          </w:sdtPr>
          <w:sdtContent>
            <w:tc>
              <w:tcPr>
                <w:tcW w:w="6318" w:type="dxa"/>
              </w:tcPr>
              <w:p w14:paraId="79D66C8C" w14:textId="77777777" w:rsidR="00C461B2" w:rsidRDefault="00C461B2" w:rsidP="00451C06">
                <w:pPr>
                  <w:pStyle w:val="Brezrazmikov"/>
                </w:pPr>
                <w:r w:rsidRPr="00882F7C">
                  <w:rPr>
                    <w:rStyle w:val="Besedilooznabemesta"/>
                  </w:rPr>
                  <w:t>Vpišite zakonitega zastopnika ponudnika</w:t>
                </w:r>
                <w:r w:rsidRPr="002814B1">
                  <w:rPr>
                    <w:rStyle w:val="Besedilooznabemesta"/>
                  </w:rPr>
                  <w:t>.</w:t>
                </w:r>
              </w:p>
            </w:tc>
          </w:sdtContent>
        </w:sdt>
      </w:tr>
    </w:tbl>
    <w:p w14:paraId="0D94E8FE" w14:textId="77777777" w:rsidR="00C461B2" w:rsidRDefault="00C461B2" w:rsidP="00C461B2">
      <w:pPr>
        <w:pStyle w:val="Brezrazmikov"/>
        <w:rPr>
          <w:b/>
        </w:rPr>
      </w:pPr>
    </w:p>
    <w:p w14:paraId="24BB1438" w14:textId="77777777" w:rsidR="00C461B2" w:rsidRPr="001A321F" w:rsidRDefault="00C461B2" w:rsidP="00C461B2">
      <w:pPr>
        <w:pStyle w:val="Brezrazmikov"/>
        <w:rPr>
          <w:b/>
        </w:rPr>
      </w:pPr>
      <w:r>
        <w:rPr>
          <w:b/>
        </w:rPr>
        <w:t>Zahteva</w:t>
      </w:r>
      <w:r w:rsidRPr="001A321F">
        <w:rPr>
          <w:b/>
        </w:rPr>
        <w:t xml:space="preserve"> </w:t>
      </w:r>
      <w:r>
        <w:rPr>
          <w:b/>
        </w:rPr>
        <w:t xml:space="preserve">in soglasje </w:t>
      </w:r>
      <w:r w:rsidRPr="001A321F">
        <w:rPr>
          <w:b/>
        </w:rPr>
        <w:t>podizvajalca:</w:t>
      </w:r>
    </w:p>
    <w:p w14:paraId="380367CF" w14:textId="77777777" w:rsidR="00C461B2" w:rsidRPr="00DA2F58" w:rsidRDefault="00C461B2" w:rsidP="00C461B2">
      <w:pPr>
        <w:pStyle w:val="Brezrazmikov"/>
        <w:rPr>
          <w:sz w:val="10"/>
          <w:szCs w:val="10"/>
        </w:rPr>
      </w:pPr>
    </w:p>
    <w:p w14:paraId="75B24444" w14:textId="77777777" w:rsidR="00C461B2" w:rsidRDefault="00C461B2" w:rsidP="00C461B2">
      <w:pPr>
        <w:pStyle w:val="Brezrazmikov"/>
      </w:pPr>
      <w:r>
        <w:t>Kot odgovorna oseba podizvajalca izjavljam, da pri izvedbi zgoraj navedenega javnega naročila od naročnika zahtevam neposredno plačilo.</w:t>
      </w:r>
    </w:p>
    <w:p w14:paraId="52F1DD43" w14:textId="77777777" w:rsidR="00C461B2" w:rsidRDefault="00C461B2" w:rsidP="00C461B2">
      <w:pPr>
        <w:pStyle w:val="Brezrazmikov"/>
      </w:pPr>
      <w:r>
        <w:t>Dajem soglasje, na podlagi katerega naročnik namesto zgoraj navedenega ponudnika poravna mojo terjatev do tega ponudnika.</w:t>
      </w:r>
    </w:p>
    <w:p w14:paraId="23C23739" w14:textId="77777777" w:rsidR="00C461B2" w:rsidRDefault="00C461B2" w:rsidP="00C461B2">
      <w:pPr>
        <w:pStyle w:val="Brezrazmikov"/>
      </w:pPr>
    </w:p>
    <w:p w14:paraId="6CCD3E0D" w14:textId="5C4BB974" w:rsidR="00C461B2" w:rsidRPr="00E3000F" w:rsidRDefault="00C461B2" w:rsidP="00C461B2">
      <w:pPr>
        <w:pStyle w:val="Brezrazmikov"/>
      </w:pPr>
      <w:r w:rsidRPr="00E3000F">
        <w:t xml:space="preserve">Datum: </w:t>
      </w:r>
      <w:sdt>
        <w:sdtPr>
          <w:id w:val="-271238345"/>
          <w:placeholder>
            <w:docPart w:val="C04C9364709B4E2F9CD1016AAFAB6CE0"/>
          </w:placeholder>
          <w:showingPlcHdr/>
          <w:date>
            <w:dateFormat w:val="dd.MM.yyyy"/>
            <w:lid w:val="sl-SI"/>
            <w:storeMappedDataAs w:val="dateTime"/>
            <w:calendar w:val="gregorian"/>
          </w:date>
        </w:sdtPr>
        <w:sdtContent>
          <w:r w:rsidR="001970D6">
            <w:rPr>
              <w:rStyle w:val="Besedilooznabemesta"/>
            </w:rPr>
            <w:t>Izberite</w:t>
          </w:r>
          <w:r w:rsidRPr="00DC17D7">
            <w:rPr>
              <w:rStyle w:val="Besedilooznabemesta"/>
            </w:rPr>
            <w:t xml:space="preserve"> datum.</w:t>
          </w:r>
        </w:sdtContent>
      </w:sdt>
    </w:p>
    <w:p w14:paraId="18D26958" w14:textId="77777777" w:rsidR="00C461B2" w:rsidRPr="00E3000F" w:rsidRDefault="00C461B2" w:rsidP="00C461B2">
      <w:pPr>
        <w:pStyle w:val="Brezrazmikov"/>
      </w:pPr>
    </w:p>
    <w:tbl>
      <w:tblPr>
        <w:tblW w:w="0" w:type="auto"/>
        <w:tblLook w:val="04A0" w:firstRow="1" w:lastRow="0" w:firstColumn="1" w:lastColumn="0" w:noHBand="0" w:noVBand="1"/>
      </w:tblPr>
      <w:tblGrid>
        <w:gridCol w:w="1080"/>
        <w:gridCol w:w="5184"/>
        <w:gridCol w:w="3816"/>
      </w:tblGrid>
      <w:tr w:rsidR="00C461B2" w:rsidRPr="008B31A7" w14:paraId="7AA74F1D" w14:textId="77777777" w:rsidTr="00451C06">
        <w:tc>
          <w:tcPr>
            <w:tcW w:w="893" w:type="dxa"/>
          </w:tcPr>
          <w:p w14:paraId="5B2008BE"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50818065"/>
            <w:showingPlcHdr/>
            <w:picture/>
          </w:sdtPr>
          <w:sdtContent>
            <w:tc>
              <w:tcPr>
                <w:tcW w:w="5340" w:type="dxa"/>
              </w:tcPr>
              <w:p w14:paraId="76FC4E91"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34DC244F" wp14:editId="7C69BE2A">
                      <wp:extent cx="2152650" cy="781050"/>
                      <wp:effectExtent l="0" t="0" r="0" b="0"/>
                      <wp:docPr id="2033904911" name="Slika 2033904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485EFFF2" w14:textId="77777777" w:rsidR="00C461B2" w:rsidRDefault="00C461B2"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433021260"/>
              <w:showingPlcHdr/>
              <w:picture/>
            </w:sdtPr>
            <w:sdtContent>
              <w:p w14:paraId="7F8DB6B6"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7FB15ECB" wp14:editId="528E9698">
                      <wp:extent cx="2152650" cy="571500"/>
                      <wp:effectExtent l="0" t="0" r="0" b="0"/>
                      <wp:docPr id="1376646105" name="Slika 1376646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461B2" w:rsidRPr="008B31A7" w14:paraId="1A1567FB" w14:textId="77777777" w:rsidTr="00451C06">
        <w:tc>
          <w:tcPr>
            <w:tcW w:w="893" w:type="dxa"/>
          </w:tcPr>
          <w:p w14:paraId="7F92F40E"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tcPr>
          <w:p w14:paraId="43A9CC46" w14:textId="77777777" w:rsidR="00C461B2" w:rsidRPr="008B31A7" w:rsidRDefault="00000000" w:rsidP="00451C06">
            <w:pPr>
              <w:pStyle w:val="Brezrazmikov"/>
              <w:keepNext/>
              <w:rPr>
                <w:rFonts w:cstheme="minorHAnsi"/>
                <w:sz w:val="21"/>
                <w:szCs w:val="21"/>
              </w:rPr>
            </w:pPr>
            <w:sdt>
              <w:sdtPr>
                <w:rPr>
                  <w:rFonts w:cstheme="minorHAnsi"/>
                  <w:sz w:val="21"/>
                  <w:szCs w:val="21"/>
                </w:rPr>
                <w:id w:val="102469152"/>
                <w14:checkbox>
                  <w14:checked w14:val="0"/>
                  <w14:checkedState w14:val="2612" w14:font="MS Gothic"/>
                  <w14:uncheckedState w14:val="2610" w14:font="MS Gothic"/>
                </w14:checkbox>
              </w:sdtPr>
              <w:sdtContent>
                <w:r w:rsidR="00C461B2">
                  <w:rPr>
                    <w:rFonts w:ascii="MS Gothic" w:eastAsia="MS Gothic" w:hAnsi="MS Gothic" w:cstheme="minorHAnsi" w:hint="eastAsia"/>
                    <w:sz w:val="21"/>
                    <w:szCs w:val="21"/>
                  </w:rPr>
                  <w:t>☐</w:t>
                </w:r>
              </w:sdtContent>
            </w:sdt>
            <w:r w:rsidR="00C461B2">
              <w:rPr>
                <w:rFonts w:cstheme="minorHAnsi"/>
                <w:sz w:val="21"/>
                <w:szCs w:val="21"/>
              </w:rPr>
              <w:t xml:space="preserve"> </w:t>
            </w:r>
            <w:r w:rsidR="00C461B2" w:rsidRPr="008B31A7">
              <w:rPr>
                <w:rFonts w:cstheme="minorHAnsi"/>
                <w:sz w:val="21"/>
                <w:szCs w:val="21"/>
              </w:rPr>
              <w:t>Ne poslujemo z žigom.</w:t>
            </w:r>
          </w:p>
        </w:tc>
        <w:tc>
          <w:tcPr>
            <w:tcW w:w="3837" w:type="dxa"/>
          </w:tcPr>
          <w:p w14:paraId="640E77C3" w14:textId="77777777" w:rsidR="00C461B2" w:rsidRPr="008B31A7" w:rsidRDefault="00C461B2" w:rsidP="00451C06">
            <w:pPr>
              <w:pStyle w:val="Brezrazmikov"/>
              <w:keepNext/>
              <w:rPr>
                <w:rFonts w:cstheme="minorHAnsi"/>
                <w:sz w:val="21"/>
                <w:szCs w:val="21"/>
              </w:rPr>
            </w:pPr>
          </w:p>
        </w:tc>
      </w:tr>
    </w:tbl>
    <w:p w14:paraId="4242D07D" w14:textId="77777777" w:rsidR="00C461B2" w:rsidRDefault="00C461B2" w:rsidP="00C461B2">
      <w:pPr>
        <w:pStyle w:val="Brezrazmikov"/>
      </w:pPr>
    </w:p>
    <w:p w14:paraId="1845301E" w14:textId="77777777" w:rsidR="00C461B2" w:rsidRDefault="00C461B2" w:rsidP="00C461B2">
      <w:pPr>
        <w:pStyle w:val="Brezrazmikov"/>
      </w:pPr>
    </w:p>
    <w:p w14:paraId="3153A72C" w14:textId="77777777" w:rsidR="00C461B2" w:rsidRPr="001A321F" w:rsidRDefault="00C461B2" w:rsidP="00C461B2">
      <w:pPr>
        <w:pStyle w:val="Brezrazmikov"/>
        <w:rPr>
          <w:b/>
        </w:rPr>
      </w:pPr>
      <w:r w:rsidRPr="001A321F">
        <w:rPr>
          <w:b/>
        </w:rPr>
        <w:t>Izjava glavnega izvajalca (ponudnika):</w:t>
      </w:r>
    </w:p>
    <w:p w14:paraId="71410644" w14:textId="77777777" w:rsidR="00C461B2" w:rsidRPr="00DA2F58" w:rsidRDefault="00C461B2" w:rsidP="00C461B2">
      <w:pPr>
        <w:pStyle w:val="Brezrazmikov"/>
        <w:rPr>
          <w:sz w:val="10"/>
          <w:szCs w:val="10"/>
        </w:rPr>
      </w:pPr>
    </w:p>
    <w:p w14:paraId="669A6340" w14:textId="6D1ACD56" w:rsidR="00C461B2" w:rsidRDefault="00C461B2" w:rsidP="00C461B2">
      <w:pPr>
        <w:pStyle w:val="Brezrazmikov"/>
      </w:pPr>
      <w:r>
        <w:t xml:space="preserve">Kot odgovorna oseba ponudnika izjavljam, da bom v </w:t>
      </w:r>
      <w:r w:rsidR="002350AF">
        <w:t>pogodbi</w:t>
      </w:r>
      <w:r>
        <w:t xml:space="preserve"> pooblastil naročnika, da na podlagi z naše strani potrjenega računa, neposredno plača zgoraj navedenemu podizvajalcu.</w:t>
      </w:r>
    </w:p>
    <w:p w14:paraId="4BDE7487" w14:textId="77777777" w:rsidR="00C461B2" w:rsidRDefault="00C461B2" w:rsidP="00C461B2">
      <w:pPr>
        <w:pStyle w:val="Brezrazmikov"/>
      </w:pPr>
      <w:r>
        <w:t>Izjavljam, da bom svojemu računu priložil račun zgoraj navedenega podizvajalca, ki ga bom predhodno potrdil.</w:t>
      </w:r>
    </w:p>
    <w:p w14:paraId="3029368F" w14:textId="77777777" w:rsidR="00C461B2" w:rsidRDefault="00C461B2" w:rsidP="00C461B2">
      <w:pPr>
        <w:pStyle w:val="Brezrazmikov"/>
      </w:pPr>
    </w:p>
    <w:p w14:paraId="381EEBC9" w14:textId="79AB9EBA" w:rsidR="00C461B2" w:rsidRPr="00E3000F" w:rsidRDefault="00C461B2" w:rsidP="00C461B2">
      <w:pPr>
        <w:pStyle w:val="Brezrazmikov"/>
      </w:pPr>
      <w:r w:rsidRPr="00E3000F">
        <w:t xml:space="preserve">Datum: </w:t>
      </w:r>
      <w:sdt>
        <w:sdtPr>
          <w:id w:val="-1795511189"/>
          <w:placeholder>
            <w:docPart w:val="923BB7B2C1944878B68EB636BA29CB80"/>
          </w:placeholder>
          <w:showingPlcHdr/>
          <w:date>
            <w:dateFormat w:val="dd.MM.yyyy"/>
            <w:lid w:val="sl-SI"/>
            <w:storeMappedDataAs w:val="dateTime"/>
            <w:calendar w:val="gregorian"/>
          </w:date>
        </w:sdtPr>
        <w:sdtContent>
          <w:r w:rsidR="001970D6">
            <w:rPr>
              <w:rStyle w:val="Besedilooznabemesta"/>
            </w:rPr>
            <w:t>Izberite</w:t>
          </w:r>
          <w:r w:rsidRPr="00DC17D7">
            <w:rPr>
              <w:rStyle w:val="Besedilooznabemesta"/>
            </w:rPr>
            <w:t xml:space="preserve"> datum.</w:t>
          </w:r>
        </w:sdtContent>
      </w:sdt>
    </w:p>
    <w:p w14:paraId="15483DB6" w14:textId="77777777" w:rsidR="00C461B2" w:rsidRPr="00E3000F" w:rsidRDefault="00C461B2" w:rsidP="00C461B2">
      <w:pPr>
        <w:pStyle w:val="Brezrazmikov"/>
      </w:pPr>
    </w:p>
    <w:tbl>
      <w:tblPr>
        <w:tblW w:w="0" w:type="auto"/>
        <w:tblLook w:val="04A0" w:firstRow="1" w:lastRow="0" w:firstColumn="1" w:lastColumn="0" w:noHBand="0" w:noVBand="1"/>
      </w:tblPr>
      <w:tblGrid>
        <w:gridCol w:w="1080"/>
        <w:gridCol w:w="5184"/>
        <w:gridCol w:w="3816"/>
      </w:tblGrid>
      <w:tr w:rsidR="00C461B2" w:rsidRPr="008B31A7" w14:paraId="11FC8534" w14:textId="77777777" w:rsidTr="00451C06">
        <w:tc>
          <w:tcPr>
            <w:tcW w:w="893" w:type="dxa"/>
          </w:tcPr>
          <w:p w14:paraId="0F7431BB"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lastRenderedPageBreak/>
              <w:t>Žig</w:t>
            </w:r>
            <w:r>
              <w:rPr>
                <w:rFonts w:cstheme="minorHAnsi"/>
                <w:sz w:val="21"/>
                <w:szCs w:val="21"/>
              </w:rPr>
              <w:t>:</w:t>
            </w:r>
          </w:p>
        </w:tc>
        <w:sdt>
          <w:sdtPr>
            <w:rPr>
              <w:rFonts w:cstheme="minorHAnsi"/>
              <w:sz w:val="21"/>
              <w:szCs w:val="21"/>
            </w:rPr>
            <w:id w:val="-680892951"/>
            <w:showingPlcHdr/>
            <w:picture/>
          </w:sdtPr>
          <w:sdtContent>
            <w:tc>
              <w:tcPr>
                <w:tcW w:w="5340" w:type="dxa"/>
              </w:tcPr>
              <w:p w14:paraId="77A498C4"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43342102" wp14:editId="41E310C2">
                      <wp:extent cx="2152650" cy="781050"/>
                      <wp:effectExtent l="0" t="0" r="0" b="0"/>
                      <wp:docPr id="173840058" name="Slika 173840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00857C23" w14:textId="77777777" w:rsidR="00C461B2" w:rsidRDefault="00C461B2" w:rsidP="00451C06">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22452872"/>
              <w:showingPlcHdr/>
              <w:picture/>
            </w:sdtPr>
            <w:sdtContent>
              <w:p w14:paraId="1BF7F19B" w14:textId="77777777" w:rsidR="00C461B2" w:rsidRPr="008B31A7" w:rsidRDefault="00C461B2" w:rsidP="00451C06">
                <w:pPr>
                  <w:pStyle w:val="Brezrazmikov"/>
                  <w:keepNext/>
                  <w:rPr>
                    <w:rFonts w:cstheme="minorHAnsi"/>
                    <w:sz w:val="21"/>
                    <w:szCs w:val="21"/>
                  </w:rPr>
                </w:pPr>
                <w:r>
                  <w:rPr>
                    <w:rFonts w:cstheme="minorHAnsi"/>
                    <w:noProof/>
                    <w:sz w:val="21"/>
                    <w:szCs w:val="21"/>
                  </w:rPr>
                  <w:drawing>
                    <wp:inline distT="0" distB="0" distL="0" distR="0" wp14:anchorId="3F06C3CF" wp14:editId="0192B42B">
                      <wp:extent cx="2152650" cy="571500"/>
                      <wp:effectExtent l="0" t="0" r="0" b="0"/>
                      <wp:docPr id="500352088" name="Slika 50035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C461B2" w:rsidRPr="008B31A7" w14:paraId="4E12733F" w14:textId="77777777" w:rsidTr="00451C06">
        <w:tc>
          <w:tcPr>
            <w:tcW w:w="893" w:type="dxa"/>
          </w:tcPr>
          <w:p w14:paraId="1F8EDC38" w14:textId="77777777" w:rsidR="00C461B2" w:rsidRPr="008B31A7" w:rsidRDefault="00C461B2" w:rsidP="00451C06">
            <w:pPr>
              <w:pStyle w:val="Brezrazmikov"/>
              <w:keepNext/>
              <w:jc w:val="left"/>
              <w:rPr>
                <w:rFonts w:cstheme="minorHAnsi"/>
                <w:sz w:val="21"/>
                <w:szCs w:val="21"/>
              </w:rPr>
            </w:pPr>
            <w:r w:rsidRPr="008B31A7">
              <w:rPr>
                <w:rFonts w:cstheme="minorHAnsi"/>
                <w:sz w:val="21"/>
                <w:szCs w:val="21"/>
              </w:rPr>
              <w:t>Opomba</w:t>
            </w:r>
            <w:r>
              <w:rPr>
                <w:rFonts w:cstheme="minorHAnsi"/>
                <w:sz w:val="21"/>
                <w:szCs w:val="21"/>
              </w:rPr>
              <w:t>:</w:t>
            </w:r>
          </w:p>
        </w:tc>
        <w:tc>
          <w:tcPr>
            <w:tcW w:w="5340" w:type="dxa"/>
          </w:tcPr>
          <w:p w14:paraId="46A314A4" w14:textId="77777777" w:rsidR="00C461B2" w:rsidRPr="008B31A7" w:rsidRDefault="00000000" w:rsidP="00451C06">
            <w:pPr>
              <w:pStyle w:val="Brezrazmikov"/>
              <w:keepNext/>
              <w:rPr>
                <w:rFonts w:cstheme="minorHAnsi"/>
                <w:sz w:val="21"/>
                <w:szCs w:val="21"/>
              </w:rPr>
            </w:pPr>
            <w:sdt>
              <w:sdtPr>
                <w:rPr>
                  <w:rFonts w:cstheme="minorHAnsi"/>
                  <w:sz w:val="21"/>
                  <w:szCs w:val="21"/>
                </w:rPr>
                <w:id w:val="-1153525123"/>
                <w14:checkbox>
                  <w14:checked w14:val="0"/>
                  <w14:checkedState w14:val="2612" w14:font="MS Gothic"/>
                  <w14:uncheckedState w14:val="2610" w14:font="MS Gothic"/>
                </w14:checkbox>
              </w:sdtPr>
              <w:sdtContent>
                <w:r w:rsidR="00C461B2" w:rsidRPr="00A16467">
                  <w:rPr>
                    <w:rFonts w:ascii="Segoe UI Symbol" w:hAnsi="Segoe UI Symbol" w:cs="Segoe UI Symbol"/>
                    <w:sz w:val="21"/>
                    <w:szCs w:val="21"/>
                  </w:rPr>
                  <w:t>☐</w:t>
                </w:r>
              </w:sdtContent>
            </w:sdt>
            <w:r w:rsidR="00C461B2">
              <w:rPr>
                <w:rFonts w:cstheme="minorHAnsi"/>
                <w:sz w:val="21"/>
                <w:szCs w:val="21"/>
              </w:rPr>
              <w:t xml:space="preserve"> </w:t>
            </w:r>
            <w:r w:rsidR="00C461B2" w:rsidRPr="008B31A7">
              <w:rPr>
                <w:rFonts w:cstheme="minorHAnsi"/>
                <w:sz w:val="21"/>
                <w:szCs w:val="21"/>
              </w:rPr>
              <w:t>Ne poslujemo z žigom.</w:t>
            </w:r>
          </w:p>
        </w:tc>
        <w:tc>
          <w:tcPr>
            <w:tcW w:w="3837" w:type="dxa"/>
          </w:tcPr>
          <w:p w14:paraId="6EF89F30" w14:textId="77777777" w:rsidR="00C461B2" w:rsidRDefault="00C461B2" w:rsidP="00451C06">
            <w:pPr>
              <w:pStyle w:val="Brezrazmikov"/>
              <w:keepNext/>
              <w:rPr>
                <w:rFonts w:cstheme="minorHAnsi"/>
                <w:sz w:val="21"/>
                <w:szCs w:val="21"/>
              </w:rPr>
            </w:pPr>
          </w:p>
          <w:p w14:paraId="4033AB15" w14:textId="77777777" w:rsidR="0022580A" w:rsidRPr="0022580A" w:rsidRDefault="0022580A" w:rsidP="0022580A"/>
          <w:p w14:paraId="7125E3F2" w14:textId="77777777" w:rsidR="0022580A" w:rsidRPr="0022580A" w:rsidRDefault="0022580A" w:rsidP="0022580A"/>
          <w:p w14:paraId="795BB3ED" w14:textId="77777777" w:rsidR="0022580A" w:rsidRPr="0022580A" w:rsidRDefault="0022580A" w:rsidP="0022580A"/>
        </w:tc>
      </w:tr>
      <w:bookmarkEnd w:id="1"/>
      <w:bookmarkEnd w:id="2"/>
      <w:bookmarkEnd w:id="3"/>
      <w:bookmarkEnd w:id="4"/>
    </w:tbl>
    <w:p w14:paraId="0B82B557" w14:textId="7313F696" w:rsidR="00174970" w:rsidRDefault="00174970" w:rsidP="0022580A">
      <w:pPr>
        <w:pStyle w:val="Brezrazmikov"/>
      </w:pPr>
    </w:p>
    <w:sectPr w:rsidR="00174970" w:rsidSect="00380DE3">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DC0F" w14:textId="77777777" w:rsidR="00583ECF" w:rsidRDefault="00583ECF">
      <w:pPr>
        <w:spacing w:after="0" w:line="240" w:lineRule="auto"/>
      </w:pPr>
      <w:r>
        <w:separator/>
      </w:r>
    </w:p>
  </w:endnote>
  <w:endnote w:type="continuationSeparator" w:id="0">
    <w:p w14:paraId="46558CD7" w14:textId="77777777" w:rsidR="00583ECF" w:rsidRDefault="00583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7EAD" w14:textId="01D0E9A1" w:rsidR="0048707C" w:rsidRDefault="0048707C" w:rsidP="00B36DD2">
    <w:pPr>
      <w:pStyle w:val="Noga"/>
    </w:pPr>
    <w:r>
      <w:rPr>
        <w:noProof/>
      </w:rPr>
      <mc:AlternateContent>
        <mc:Choice Requires="wps">
          <w:drawing>
            <wp:anchor distT="0" distB="0" distL="114300" distR="114300" simplePos="0" relativeHeight="251680768" behindDoc="0" locked="0" layoutInCell="1" allowOverlap="1" wp14:anchorId="3076A992" wp14:editId="0022B109">
              <wp:simplePos x="0" y="0"/>
              <wp:positionH relativeFrom="margin">
                <wp:posOffset>6504305</wp:posOffset>
              </wp:positionH>
              <wp:positionV relativeFrom="margin">
                <wp:posOffset>6003290</wp:posOffset>
              </wp:positionV>
              <wp:extent cx="128270" cy="2844000"/>
              <wp:effectExtent l="0" t="0" r="5080" b="0"/>
              <wp:wrapNone/>
              <wp:docPr id="77941202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txbx>
                      <w:txbxContent>
                        <w:p w14:paraId="633F01E0" w14:textId="77777777" w:rsidR="0022580A" w:rsidRDefault="0022580A" w:rsidP="0022580A">
                          <w:pPr>
                            <w:jc w:val="center"/>
                          </w:pPr>
                        </w:p>
                      </w:txbxContent>
                    </wps:txbx>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076A992" id="_x0000_s1027" style="position:absolute;margin-left:512.15pt;margin-top:472.7pt;width:10.1pt;height:223.95pt;z-index:251680768;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" fillcolor="#0070c0" stroked="f">
              <v:textbox>
                <w:txbxContent>
                  <w:p w14:paraId="633F01E0" w14:textId="77777777" w:rsidR="0022580A" w:rsidRDefault="0022580A" w:rsidP="0022580A">
                    <w:pPr>
                      <w:jc w:val="center"/>
                    </w:pPr>
                  </w:p>
                </w:txbxContent>
              </v:textbox>
              <w10:wrap anchorx="margin" anchory="margin"/>
            </v:rect>
          </w:pict>
        </mc:Fallback>
      </mc:AlternateContent>
    </w:r>
    <w:r>
      <w:rPr>
        <w:noProof/>
      </w:rPr>
      <mc:AlternateContent>
        <mc:Choice Requires="wps">
          <w:drawing>
            <wp:anchor distT="0" distB="0" distL="114300" distR="114300" simplePos="0" relativeHeight="251681792" behindDoc="0" locked="0" layoutInCell="1" allowOverlap="1" wp14:anchorId="3791DE26" wp14:editId="1DDC3384">
              <wp:simplePos x="0" y="0"/>
              <wp:positionH relativeFrom="margin">
                <wp:align>center</wp:align>
              </wp:positionH>
              <wp:positionV relativeFrom="bottomMargin">
                <wp:align>top</wp:align>
              </wp:positionV>
              <wp:extent cx="6400800" cy="160655"/>
              <wp:effectExtent l="0" t="0" r="0" b="0"/>
              <wp:wrapNone/>
              <wp:docPr id="1887568384"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2B345"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3791DE26" id="_x0000_t202" coordsize="21600,21600" o:spt="202" path="m,l,21600r21600,l21600,xe">
              <v:stroke joinstyle="miter"/>
              <v:path gradientshapeok="t" o:connecttype="rect"/>
            </v:shapetype>
            <v:shape id="Polje z besedilom 5" o:spid="_x0000_s1028" type="#_x0000_t202" style="position:absolute;margin-left:0;margin-top:0;width:7in;height:12.65pt;z-index:251681792;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" filled="f" stroked="f">
              <v:textbox style="mso-fit-shape-to-text:t" inset=",0,,0">
                <w:txbxContent>
                  <w:p w14:paraId="7972B345"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238D1429" wp14:editId="764B3DC9">
              <wp:simplePos x="0" y="0"/>
              <wp:positionH relativeFrom="margin">
                <wp:align>center</wp:align>
              </wp:positionH>
              <wp:positionV relativeFrom="margin">
                <wp:align>center</wp:align>
              </wp:positionV>
              <wp:extent cx="6848475" cy="9114790"/>
              <wp:effectExtent l="0" t="0" r="635" b="6350"/>
              <wp:wrapNone/>
              <wp:docPr id="97094757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7A4090CE"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B152" w14:textId="77777777" w:rsidR="00583ECF" w:rsidRDefault="00583ECF">
      <w:pPr>
        <w:spacing w:after="0" w:line="240" w:lineRule="auto"/>
      </w:pPr>
      <w:r>
        <w:separator/>
      </w:r>
    </w:p>
  </w:footnote>
  <w:footnote w:type="continuationSeparator" w:id="0">
    <w:p w14:paraId="655B8A5D" w14:textId="77777777" w:rsidR="00583ECF" w:rsidRDefault="00583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9363" w14:textId="469F6C4D" w:rsidR="0022580A" w:rsidRDefault="0022580A">
    <w:pPr>
      <w:pStyle w:val="Glava"/>
    </w:pPr>
    <w:r>
      <w:rPr>
        <w:noProof/>
      </w:rPr>
      <mc:AlternateContent>
        <mc:Choice Requires="wps">
          <w:drawing>
            <wp:anchor distT="0" distB="0" distL="114300" distR="114300" simplePos="0" relativeHeight="251683840" behindDoc="0" locked="0" layoutInCell="1" allowOverlap="1" wp14:anchorId="76C2E16D" wp14:editId="76CF68E0">
              <wp:simplePos x="0" y="0"/>
              <wp:positionH relativeFrom="margin">
                <wp:posOffset>6505575</wp:posOffset>
              </wp:positionH>
              <wp:positionV relativeFrom="margin">
                <wp:posOffset>-266700</wp:posOffset>
              </wp:positionV>
              <wp:extent cx="128270" cy="6300000"/>
              <wp:effectExtent l="0" t="0" r="5080" b="5715"/>
              <wp:wrapNone/>
              <wp:docPr id="91453659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300000"/>
                      </a:xfrm>
                      <a:prstGeom prst="rect">
                        <a:avLst/>
                      </a:prstGeom>
                      <a:solidFill>
                        <a:schemeClr val="tx1">
                          <a:lumMod val="95000"/>
                          <a:lumOff val="5000"/>
                        </a:schemeClr>
                      </a:solidFill>
                      <a:ln>
                        <a:noFill/>
                      </a:ln>
                    </wps:spPr>
                    <wps:txbx>
                      <w:txbxContent>
                        <w:p w14:paraId="62573063" w14:textId="77777777" w:rsidR="0022580A" w:rsidRDefault="0022580A" w:rsidP="0022580A">
                          <w:pPr>
                            <w:jc w:val="center"/>
                          </w:pPr>
                        </w:p>
                        <w:p w14:paraId="6D0AA342" w14:textId="77777777" w:rsidR="0022580A" w:rsidRDefault="0022580A"/>
                      </w:txbxContent>
                    </wps:txbx>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76C2E16D" id="Pravokotnik 9" o:spid="_x0000_s1026" style="position:absolute;margin-left:512.25pt;margin-top:-21pt;width:10.1pt;height:496.05pt;z-index:251683840;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" fillcolor="#0d0d0d [3069]" stroked="f">
              <v:textbox>
                <w:txbxContent>
                  <w:p w14:paraId="62573063" w14:textId="77777777" w:rsidR="0022580A" w:rsidRDefault="0022580A" w:rsidP="0022580A">
                    <w:pPr>
                      <w:jc w:val="center"/>
                    </w:pPr>
                  </w:p>
                  <w:p w14:paraId="6D0AA342" w14:textId="77777777" w:rsidR="0022580A" w:rsidRDefault="0022580A"/>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GYo6qraBLM7N/WGRrE47lB3IDfcPS+YOjtx8EYmTZMbrQtQ6X5J+D4/qBHL7KOYPgM3MxVMCRXnfduVMdZouUA==" w:salt="8am7yE0bJwPNd8GUJufcK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02BF"/>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54"/>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6C80"/>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580A"/>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5E1C"/>
    <w:rsid w:val="002A0DAE"/>
    <w:rsid w:val="002A3F5F"/>
    <w:rsid w:val="002A4B06"/>
    <w:rsid w:val="002B0B43"/>
    <w:rsid w:val="002B1557"/>
    <w:rsid w:val="002B2882"/>
    <w:rsid w:val="002B2A40"/>
    <w:rsid w:val="002B41E2"/>
    <w:rsid w:val="002B63CF"/>
    <w:rsid w:val="002C064A"/>
    <w:rsid w:val="002C0CAA"/>
    <w:rsid w:val="002C2096"/>
    <w:rsid w:val="002C224B"/>
    <w:rsid w:val="002C307A"/>
    <w:rsid w:val="002C32AC"/>
    <w:rsid w:val="002C3F7F"/>
    <w:rsid w:val="002C550C"/>
    <w:rsid w:val="002C6B52"/>
    <w:rsid w:val="002D04A0"/>
    <w:rsid w:val="002D0A72"/>
    <w:rsid w:val="002D226D"/>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E66"/>
    <w:rsid w:val="00341AA7"/>
    <w:rsid w:val="00342533"/>
    <w:rsid w:val="0034613E"/>
    <w:rsid w:val="00347F85"/>
    <w:rsid w:val="00350309"/>
    <w:rsid w:val="00352081"/>
    <w:rsid w:val="003542EF"/>
    <w:rsid w:val="00354664"/>
    <w:rsid w:val="00356E3D"/>
    <w:rsid w:val="0036490E"/>
    <w:rsid w:val="00365706"/>
    <w:rsid w:val="003702C2"/>
    <w:rsid w:val="00370899"/>
    <w:rsid w:val="00371122"/>
    <w:rsid w:val="00373594"/>
    <w:rsid w:val="00376167"/>
    <w:rsid w:val="00376B46"/>
    <w:rsid w:val="00377283"/>
    <w:rsid w:val="00377FF7"/>
    <w:rsid w:val="00380894"/>
    <w:rsid w:val="00380DE3"/>
    <w:rsid w:val="00381BD1"/>
    <w:rsid w:val="00381DA1"/>
    <w:rsid w:val="003820C7"/>
    <w:rsid w:val="0038365D"/>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80C70"/>
    <w:rsid w:val="00481554"/>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D6E"/>
    <w:rsid w:val="00507612"/>
    <w:rsid w:val="005118D1"/>
    <w:rsid w:val="00512AE6"/>
    <w:rsid w:val="00512CB5"/>
    <w:rsid w:val="00513DD4"/>
    <w:rsid w:val="00515464"/>
    <w:rsid w:val="005168F7"/>
    <w:rsid w:val="00521ACC"/>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3ECF"/>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71253"/>
    <w:rsid w:val="0067292B"/>
    <w:rsid w:val="006730A8"/>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DA2"/>
    <w:rsid w:val="0073331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C1B"/>
    <w:rsid w:val="0086260A"/>
    <w:rsid w:val="00863FA5"/>
    <w:rsid w:val="00864157"/>
    <w:rsid w:val="00864A73"/>
    <w:rsid w:val="00864D24"/>
    <w:rsid w:val="00865F53"/>
    <w:rsid w:val="00866075"/>
    <w:rsid w:val="00866531"/>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5C19"/>
    <w:rsid w:val="008A6B8F"/>
    <w:rsid w:val="008A7D3D"/>
    <w:rsid w:val="008B1339"/>
    <w:rsid w:val="008B2144"/>
    <w:rsid w:val="008B3999"/>
    <w:rsid w:val="008B508E"/>
    <w:rsid w:val="008B7050"/>
    <w:rsid w:val="008B7910"/>
    <w:rsid w:val="008C06E1"/>
    <w:rsid w:val="008C0D86"/>
    <w:rsid w:val="008C1573"/>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C7"/>
    <w:rsid w:val="00C71038"/>
    <w:rsid w:val="00C7282E"/>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6610"/>
    <w:rsid w:val="00CB73B7"/>
    <w:rsid w:val="00CC15B8"/>
    <w:rsid w:val="00CC47EF"/>
    <w:rsid w:val="00CC4BD0"/>
    <w:rsid w:val="00CC6725"/>
    <w:rsid w:val="00CD1C72"/>
    <w:rsid w:val="00CD45C0"/>
    <w:rsid w:val="00CD5128"/>
    <w:rsid w:val="00CD5941"/>
    <w:rsid w:val="00CD63D4"/>
    <w:rsid w:val="00CD7E1C"/>
    <w:rsid w:val="00CE04F4"/>
    <w:rsid w:val="00CE0D76"/>
    <w:rsid w:val="00CE21BE"/>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355B5"/>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B3C"/>
    <w:rsid w:val="00FB1EA5"/>
    <w:rsid w:val="00FB58CD"/>
    <w:rsid w:val="00FB5E56"/>
    <w:rsid w:val="00FC24DC"/>
    <w:rsid w:val="00FC2775"/>
    <w:rsid w:val="00FC44DF"/>
    <w:rsid w:val="00FC4A5A"/>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pPr>
      <w:numPr>
        <w:ilvl w:val="1"/>
        <w:numId w:val="44"/>
      </w:numPr>
      <w:spacing w:after="0" w:line="240" w:lineRule="auto"/>
      <w:ind w:left="714" w:hanging="357"/>
      <w:jc w:val="both"/>
    </w:pPr>
    <w:rPr>
      <w:sz w:val="20"/>
      <w:szCs w:val="20"/>
    </w:rPr>
  </w:style>
  <w:style w:type="paragraph" w:customStyle="1" w:styleId="Pogodstavek">
    <w:name w:val="Pog_odstavek"/>
    <w:basedOn w:val="Brezrazmikov"/>
    <w:qFormat/>
    <w:pPr>
      <w:numPr>
        <w:numId w:val="45"/>
      </w:numPr>
    </w:pPr>
    <w:rPr>
      <w:sz w:val="20"/>
      <w:szCs w:val="20"/>
    </w:rPr>
  </w:style>
  <w:style w:type="paragraph" w:customStyle="1" w:styleId="Poglen">
    <w:name w:val="Pog_člen"/>
    <w:basedOn w:val="Navaden"/>
    <w:qFormat/>
    <w:pPr>
      <w:keepNext/>
      <w:numPr>
        <w:numId w:val="46"/>
      </w:numPr>
      <w:spacing w:before="240" w:after="120" w:line="240" w:lineRule="auto"/>
      <w:ind w:left="714" w:hanging="357"/>
      <w:contextualSpacing/>
      <w:jc w:val="center"/>
    </w:pPr>
    <w:rPr>
      <w:rFonts w:cs="Arial"/>
      <w:bCs/>
      <w:sz w:val="20"/>
      <w:szCs w:val="20"/>
    </w:rPr>
  </w:style>
  <w:style w:type="paragraph" w:customStyle="1" w:styleId="Pogpoglavje">
    <w:name w:val="Pog_poglavje"/>
    <w:basedOn w:val="Odstavekseznama"/>
    <w:qFormat/>
    <w:pPr>
      <w:keepNext/>
      <w:numPr>
        <w:numId w:val="48"/>
      </w:numPr>
      <w:tabs>
        <w:tab w:val="left" w:pos="709"/>
      </w:tabs>
      <w:spacing w:before="240" w:after="240" w:line="240" w:lineRule="auto"/>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2E19515E4F4952ACE22CC656B1911E"/>
        <w:category>
          <w:name w:val="Splošno"/>
          <w:gallery w:val="placeholder"/>
        </w:category>
        <w:types>
          <w:type w:val="bbPlcHdr"/>
        </w:types>
        <w:behaviors>
          <w:behavior w:val="content"/>
        </w:behaviors>
        <w:guid w:val="{55B31121-DAB4-46DE-BF66-868FD327C2DF}"/>
      </w:docPartPr>
      <w:docPartBody>
        <w:p w:rsidR="00D064B9" w:rsidRDefault="00D55386" w:rsidP="00D55386">
          <w:pPr>
            <w:pStyle w:val="A52E19515E4F4952ACE22CC656B1911E2"/>
          </w:pPr>
          <w:r w:rsidRPr="00B62BC1">
            <w:rPr>
              <w:rStyle w:val="Besedilooznabemesta"/>
            </w:rPr>
            <w:t>Vpišite naziv podizvajalca</w:t>
          </w:r>
          <w:r w:rsidRPr="002814B1">
            <w:rPr>
              <w:rStyle w:val="Besedilooznabemesta"/>
            </w:rPr>
            <w:t>.</w:t>
          </w:r>
        </w:p>
      </w:docPartBody>
    </w:docPart>
    <w:docPart>
      <w:docPartPr>
        <w:name w:val="75E320F17C5B40B584A47CEFB59DFE33"/>
        <w:category>
          <w:name w:val="Splošno"/>
          <w:gallery w:val="placeholder"/>
        </w:category>
        <w:types>
          <w:type w:val="bbPlcHdr"/>
        </w:types>
        <w:behaviors>
          <w:behavior w:val="content"/>
        </w:behaviors>
        <w:guid w:val="{9D5820BC-A3CA-4C92-A4F8-31D5084A36EA}"/>
      </w:docPartPr>
      <w:docPartBody>
        <w:p w:rsidR="00D064B9" w:rsidRDefault="00D55386" w:rsidP="00D55386">
          <w:pPr>
            <w:pStyle w:val="75E320F17C5B40B584A47CEFB59DFE332"/>
          </w:pPr>
          <w:r w:rsidRPr="00B62BC1">
            <w:rPr>
              <w:rStyle w:val="Besedilooznabemesta"/>
            </w:rPr>
            <w:t>Vpišite naslov podizvajalca</w:t>
          </w:r>
          <w:r w:rsidRPr="002814B1">
            <w:rPr>
              <w:rStyle w:val="Besedilooznabemesta"/>
            </w:rPr>
            <w:t>.</w:t>
          </w:r>
        </w:p>
      </w:docPartBody>
    </w:docPart>
    <w:docPart>
      <w:docPartPr>
        <w:name w:val="2A05E8C2899C4FEEB33715F1BD64903C"/>
        <w:category>
          <w:name w:val="Splošno"/>
          <w:gallery w:val="placeholder"/>
        </w:category>
        <w:types>
          <w:type w:val="bbPlcHdr"/>
        </w:types>
        <w:behaviors>
          <w:behavior w:val="content"/>
        </w:behaviors>
        <w:guid w:val="{DCA53B38-C08C-404C-911E-AD340B19422C}"/>
      </w:docPartPr>
      <w:docPartBody>
        <w:p w:rsidR="00D064B9" w:rsidRDefault="00D55386" w:rsidP="00D55386">
          <w:pPr>
            <w:pStyle w:val="2A05E8C2899C4FEEB33715F1BD64903C2"/>
          </w:pPr>
          <w:r w:rsidRPr="001131BD">
            <w:rPr>
              <w:rStyle w:val="Besedilooznabemesta"/>
            </w:rPr>
            <w:t>Vpišite</w:t>
          </w:r>
          <w:r>
            <w:rPr>
              <w:rStyle w:val="Besedilooznabemesta"/>
            </w:rPr>
            <w:t xml:space="preserve"> zakonitega zastopnika podizvajalca</w:t>
          </w:r>
        </w:p>
      </w:docPartBody>
    </w:docPart>
    <w:docPart>
      <w:docPartPr>
        <w:name w:val="85BAEEF1939B4837BEC58258BBC73B9B"/>
        <w:category>
          <w:name w:val="Splošno"/>
          <w:gallery w:val="placeholder"/>
        </w:category>
        <w:types>
          <w:type w:val="bbPlcHdr"/>
        </w:types>
        <w:behaviors>
          <w:behavior w:val="content"/>
        </w:behaviors>
        <w:guid w:val="{3909C16B-A869-4932-915D-7F7039F28C21}"/>
      </w:docPartPr>
      <w:docPartBody>
        <w:p w:rsidR="00D064B9" w:rsidRDefault="00D55386" w:rsidP="00D55386">
          <w:pPr>
            <w:pStyle w:val="85BAEEF1939B4837BEC58258BBC73B9B2"/>
          </w:pPr>
          <w:r w:rsidRPr="00B62BC1">
            <w:rPr>
              <w:rStyle w:val="Besedilooznabemesta"/>
            </w:rPr>
            <w:t>Vpišite naziv ponudnika</w:t>
          </w:r>
          <w:r w:rsidRPr="002814B1">
            <w:rPr>
              <w:rStyle w:val="Besedilooznabemesta"/>
            </w:rPr>
            <w:t>.</w:t>
          </w:r>
        </w:p>
      </w:docPartBody>
    </w:docPart>
    <w:docPart>
      <w:docPartPr>
        <w:name w:val="2073898FE92E426883B497CB28522DCD"/>
        <w:category>
          <w:name w:val="Splošno"/>
          <w:gallery w:val="placeholder"/>
        </w:category>
        <w:types>
          <w:type w:val="bbPlcHdr"/>
        </w:types>
        <w:behaviors>
          <w:behavior w:val="content"/>
        </w:behaviors>
        <w:guid w:val="{FBBDDAA3-917E-4FE2-90C8-CAD4D7FED819}"/>
      </w:docPartPr>
      <w:docPartBody>
        <w:p w:rsidR="00D064B9" w:rsidRDefault="00D55386" w:rsidP="00D55386">
          <w:pPr>
            <w:pStyle w:val="2073898FE92E426883B497CB28522DCD2"/>
          </w:pPr>
          <w:r w:rsidRPr="00882F7C">
            <w:rPr>
              <w:rStyle w:val="Besedilooznabemesta"/>
            </w:rPr>
            <w:t>Vpišite naslov ponudnika</w:t>
          </w:r>
          <w:r w:rsidRPr="002814B1">
            <w:rPr>
              <w:rStyle w:val="Besedilooznabemesta"/>
            </w:rPr>
            <w:t>.</w:t>
          </w:r>
        </w:p>
      </w:docPartBody>
    </w:docPart>
    <w:docPart>
      <w:docPartPr>
        <w:name w:val="B62FAC4AC05F45A9A2138F343398DC38"/>
        <w:category>
          <w:name w:val="Splošno"/>
          <w:gallery w:val="placeholder"/>
        </w:category>
        <w:types>
          <w:type w:val="bbPlcHdr"/>
        </w:types>
        <w:behaviors>
          <w:behavior w:val="content"/>
        </w:behaviors>
        <w:guid w:val="{86A68C77-83DE-4DDD-9875-4608BDB291B4}"/>
      </w:docPartPr>
      <w:docPartBody>
        <w:p w:rsidR="00D064B9" w:rsidRDefault="00D55386" w:rsidP="00D55386">
          <w:pPr>
            <w:pStyle w:val="B62FAC4AC05F45A9A2138F343398DC382"/>
          </w:pPr>
          <w:r w:rsidRPr="00882F7C">
            <w:rPr>
              <w:rStyle w:val="Besedilooznabemesta"/>
            </w:rPr>
            <w:t>Vpišite zakonitega zastopnika ponudnika</w:t>
          </w:r>
          <w:r w:rsidRPr="002814B1">
            <w:rPr>
              <w:rStyle w:val="Besedilooznabemesta"/>
            </w:rPr>
            <w:t>.</w:t>
          </w:r>
        </w:p>
      </w:docPartBody>
    </w:docPart>
    <w:docPart>
      <w:docPartPr>
        <w:name w:val="C04C9364709B4E2F9CD1016AAFAB6CE0"/>
        <w:category>
          <w:name w:val="Splošno"/>
          <w:gallery w:val="placeholder"/>
        </w:category>
        <w:types>
          <w:type w:val="bbPlcHdr"/>
        </w:types>
        <w:behaviors>
          <w:behavior w:val="content"/>
        </w:behaviors>
        <w:guid w:val="{119BEAD4-87D1-4AC6-80B5-B5D8B2CC0622}"/>
      </w:docPartPr>
      <w:docPartBody>
        <w:p w:rsidR="00D064B9" w:rsidRDefault="00D55386" w:rsidP="00D55386">
          <w:pPr>
            <w:pStyle w:val="C04C9364709B4E2F9CD1016AAFAB6CE02"/>
          </w:pPr>
          <w:r>
            <w:rPr>
              <w:rStyle w:val="Besedilooznabemesta"/>
            </w:rPr>
            <w:t>Izberite</w:t>
          </w:r>
          <w:r w:rsidRPr="00DC17D7">
            <w:rPr>
              <w:rStyle w:val="Besedilooznabemesta"/>
            </w:rPr>
            <w:t xml:space="preserve"> datum.</w:t>
          </w:r>
        </w:p>
      </w:docPartBody>
    </w:docPart>
    <w:docPart>
      <w:docPartPr>
        <w:name w:val="923BB7B2C1944878B68EB636BA29CB80"/>
        <w:category>
          <w:name w:val="Splošno"/>
          <w:gallery w:val="placeholder"/>
        </w:category>
        <w:types>
          <w:type w:val="bbPlcHdr"/>
        </w:types>
        <w:behaviors>
          <w:behavior w:val="content"/>
        </w:behaviors>
        <w:guid w:val="{373113AD-196D-4A26-A5BB-22738D7EA052}"/>
      </w:docPartPr>
      <w:docPartBody>
        <w:p w:rsidR="00D064B9" w:rsidRDefault="00D55386" w:rsidP="00D55386">
          <w:pPr>
            <w:pStyle w:val="923BB7B2C1944878B68EB636BA29CB802"/>
          </w:pPr>
          <w:r>
            <w:rPr>
              <w:rStyle w:val="Besedilooznabemesta"/>
            </w:rPr>
            <w:t>Izberite</w:t>
          </w:r>
          <w:r w:rsidRPr="00DC17D7">
            <w:rPr>
              <w:rStyle w:val="Besedilooznabemesta"/>
            </w:rPr>
            <w:t xml:space="preserv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D6E22"/>
    <w:rsid w:val="003437A4"/>
    <w:rsid w:val="003A6365"/>
    <w:rsid w:val="004A36D4"/>
    <w:rsid w:val="0054134B"/>
    <w:rsid w:val="005E226F"/>
    <w:rsid w:val="00621C3A"/>
    <w:rsid w:val="006F0B0D"/>
    <w:rsid w:val="00914C91"/>
    <w:rsid w:val="00A233ED"/>
    <w:rsid w:val="00A33CB9"/>
    <w:rsid w:val="00C53859"/>
    <w:rsid w:val="00D064B9"/>
    <w:rsid w:val="00D55386"/>
    <w:rsid w:val="00E51B88"/>
    <w:rsid w:val="00F04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4A36D4"/>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006BBB4EC95E4903A666A7C0C45BC0261">
    <w:name w:val="006BBB4EC95E4903A666A7C0C45BC026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C6079DF9BE3A4693BE79AA1272A0D7942">
    <w:name w:val="C6079DF9BE3A4693BE79AA1272A0D7942"/>
    <w:rsid w:val="00D55386"/>
    <w:pPr>
      <w:spacing w:after="200" w:line="288" w:lineRule="auto"/>
    </w:pPr>
    <w:rPr>
      <w:kern w:val="0"/>
      <w14:ligatures w14:val="none"/>
    </w:rPr>
  </w:style>
  <w:style w:type="paragraph" w:customStyle="1" w:styleId="45C9E44F67CB45088493180F2449E72A2">
    <w:name w:val="45C9E44F67CB45088493180F2449E72A2"/>
    <w:rsid w:val="00D55386"/>
    <w:pPr>
      <w:spacing w:after="200" w:line="288" w:lineRule="auto"/>
    </w:pPr>
    <w:rPr>
      <w:kern w:val="0"/>
      <w14:ligatures w14:val="none"/>
    </w:rPr>
  </w:style>
  <w:style w:type="paragraph" w:customStyle="1" w:styleId="A4BBDE230B474F2588DC896DEE2691CC2">
    <w:name w:val="A4BBDE230B474F2588DC896DEE2691CC2"/>
    <w:rsid w:val="00D55386"/>
    <w:pPr>
      <w:spacing w:after="200" w:line="288" w:lineRule="auto"/>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2</Pages>
  <Words>186</Words>
  <Characters>1061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ZIMSKA SLUŽBA 2023/2024</vt:lpstr>
    </vt:vector>
  </TitlesOfParts>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2023/2024</dc:title>
  <dc:subject>DOKUMENTACIJA V ZVEZI Z ODDAJO JAVNEGA NAROČILA</dc:subject>
  <dc:creator>Tanja</dc:creator>
  <cp:keywords/>
  <cp:lastModifiedBy>tanja.vintar@komunala-slb.si</cp:lastModifiedBy>
  <cp:revision>3</cp:revision>
  <cp:lastPrinted>2024-09-30T11:36:00Z</cp:lastPrinted>
  <dcterms:created xsi:type="dcterms:W3CDTF">2025-09-17T08:17:00Z</dcterms:created>
  <dcterms:modified xsi:type="dcterms:W3CDTF">2025-09-17T08:22:00Z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